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 North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 North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 North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 North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 North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North West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59.1% </w:t>
      </w:r>
      <w:r w:rsidRPr="004747BF">
        <w:rPr>
          <w:rFonts w:ascii="Libre Franklin Light" w:eastAsia="Times New Roman" w:hAnsi="Libre Franklin Light" w:cs="Calibri Light"/>
        </w:rPr>
        <w:t xml:space="preserve">of those respondents classified as PGSI 8+ in Leeds North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North West is estimated to be </w:t>
      </w:r>
      <w:r w:rsidRPr="00773DF7">
        <w:rPr>
          <w:rFonts w:ascii="Libre Franklin Light" w:eastAsia="Times New Roman" w:hAnsi="Libre Franklin Light" w:cs="Calibri Light"/>
          <w:b/>
          <w:bCs/>
          <w:color w:val="C45911" w:themeColor="accent2" w:themeShade="BF"/>
        </w:rPr>
        <w:t xml:space="preserve">£1,236,365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 North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North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North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 North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 North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 North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 North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 North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North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 North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 North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 North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North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 North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 North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 North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£1,236,365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 North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£416,473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£29,835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£15,383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£746,145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£1,236,365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 North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 North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North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 North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 North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North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North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 North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 North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6237F36-08D3-4948-B5A0-0A0CF6C52F8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